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9F9C4B" w14:textId="77777777" w:rsidR="00F349D9" w:rsidRDefault="00F349D9" w:rsidP="00F349D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COBBE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6D3BAD21" w14:textId="77777777" w:rsidR="00F349D9" w:rsidRDefault="00F349D9" w:rsidP="00F349D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London. Spurrier.</w:t>
      </w:r>
    </w:p>
    <w:p w14:paraId="256DBA8F" w14:textId="77777777" w:rsidR="00F349D9" w:rsidRDefault="00F349D9" w:rsidP="00F349D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7D9AC541" w14:textId="77777777" w:rsidR="00F349D9" w:rsidRDefault="00F349D9" w:rsidP="00F349D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358E4F7E" w14:textId="77777777" w:rsidR="00F349D9" w:rsidRDefault="00F349D9" w:rsidP="00F349D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1455</w:t>
      </w:r>
      <w:r>
        <w:rPr>
          <w:rFonts w:cs="Times New Roman"/>
          <w:szCs w:val="24"/>
        </w:rPr>
        <w:tab/>
        <w:t xml:space="preserve">Simon </w:t>
      </w:r>
      <w:proofErr w:type="spellStart"/>
      <w:r>
        <w:rPr>
          <w:rFonts w:cs="Times New Roman"/>
          <w:szCs w:val="24"/>
        </w:rPr>
        <w:t>Hammys</w:t>
      </w:r>
      <w:proofErr w:type="spellEnd"/>
      <w:r>
        <w:rPr>
          <w:rFonts w:cs="Times New Roman"/>
          <w:szCs w:val="24"/>
        </w:rPr>
        <w:t xml:space="preserve"> of London(q.v.) brought a plaint of trespass and</w:t>
      </w:r>
    </w:p>
    <w:p w14:paraId="2F8C586F" w14:textId="77777777" w:rsidR="00F349D9" w:rsidRDefault="00F349D9" w:rsidP="00F349D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taking against him.</w:t>
      </w:r>
    </w:p>
    <w:p w14:paraId="362974FD" w14:textId="77777777" w:rsidR="00F349D9" w:rsidRDefault="00F349D9" w:rsidP="00F349D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63962">
          <w:rPr>
            <w:rStyle w:val="Hyperlink"/>
            <w:rFonts w:cs="Times New Roman"/>
            <w:szCs w:val="24"/>
          </w:rPr>
          <w:t>https://waalt.uh.edu/index.php/CP40/776</w:t>
        </w:r>
      </w:hyperlink>
      <w:r>
        <w:rPr>
          <w:rFonts w:cs="Times New Roman"/>
          <w:szCs w:val="24"/>
        </w:rPr>
        <w:t xml:space="preserve"> )</w:t>
      </w:r>
    </w:p>
    <w:p w14:paraId="6F79DF81" w14:textId="77777777" w:rsidR="00F349D9" w:rsidRDefault="00F349D9" w:rsidP="00F349D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318050A6" w14:textId="77777777" w:rsidR="00F349D9" w:rsidRDefault="00F349D9" w:rsidP="00F349D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22A2C2A7" w14:textId="77777777" w:rsidR="00F349D9" w:rsidRDefault="00F349D9" w:rsidP="00F349D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12 May 2024</w:t>
      </w:r>
    </w:p>
    <w:p w14:paraId="3AD0FCE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CE104B" w14:textId="77777777" w:rsidR="00F349D9" w:rsidRDefault="00F349D9" w:rsidP="009139A6">
      <w:r>
        <w:separator/>
      </w:r>
    </w:p>
  </w:endnote>
  <w:endnote w:type="continuationSeparator" w:id="0">
    <w:p w14:paraId="7A7BECAB" w14:textId="77777777" w:rsidR="00F349D9" w:rsidRDefault="00F349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1064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012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50F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B704A2" w14:textId="77777777" w:rsidR="00F349D9" w:rsidRDefault="00F349D9" w:rsidP="009139A6">
      <w:r>
        <w:separator/>
      </w:r>
    </w:p>
  </w:footnote>
  <w:footnote w:type="continuationSeparator" w:id="0">
    <w:p w14:paraId="790255E8" w14:textId="77777777" w:rsidR="00F349D9" w:rsidRDefault="00F349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E38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EA5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61B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9D9"/>
    <w:rsid w:val="000666E0"/>
    <w:rsid w:val="002510B7"/>
    <w:rsid w:val="00270799"/>
    <w:rsid w:val="0039151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349D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83EF8"/>
  <w15:chartTrackingRefBased/>
  <w15:docId w15:val="{A8200C50-8AC1-40CA-BD9F-629781DE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349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7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2024-05-30T12:02:00Z</dcterms:created>
  <dcterms:modified xsi:type="dcterms:W3CDTF">2024-05-30T12:03:00Z</dcterms:modified>
</cp:coreProperties>
</file>